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DD" w:rsidRPr="00310DC1" w:rsidRDefault="00CC48DD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CC48DD" w:rsidRPr="00DB72EF" w:rsidRDefault="00CC48D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C48DD" w:rsidRPr="00DB72EF" w:rsidRDefault="00CC48D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C48DD" w:rsidRPr="00DB72EF" w:rsidRDefault="00CC48D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C48DD" w:rsidRPr="00DB72EF" w:rsidRDefault="00CC48DD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CC48DD" w:rsidRPr="00DB72EF" w:rsidRDefault="00CC48DD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CC48DD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CC48DD" w:rsidRPr="00DB72EF" w:rsidRDefault="00CC48DD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CC48DD" w:rsidRDefault="00CC48DD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CC48DD" w:rsidRPr="00DB72EF" w:rsidRDefault="00CC48DD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CC48DD" w:rsidRPr="00DB72EF" w:rsidRDefault="00CC48D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CC48DD" w:rsidRPr="00DB72EF" w:rsidRDefault="00CC48DD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CC48DD" w:rsidRPr="00DB72EF" w:rsidRDefault="00CC48DD">
      <w:pPr>
        <w:autoSpaceDE/>
        <w:jc w:val="both"/>
        <w:rPr>
          <w:b/>
          <w:i/>
          <w:color w:val="auto"/>
          <w:lang w:eastAsia="ar-SA"/>
        </w:rPr>
      </w:pPr>
    </w:p>
    <w:p w:rsidR="00CC48DD" w:rsidRDefault="00CC48DD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CC48DD" w:rsidRDefault="00CC48D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CC48DD" w:rsidRPr="00DB72EF" w:rsidRDefault="00CC48D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C48DD" w:rsidRPr="00DB72EF" w:rsidRDefault="00CC48DD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CC48DD" w:rsidRPr="00DB72EF" w:rsidRDefault="00CC48DD" w:rsidP="00E266AA">
      <w:pPr>
        <w:autoSpaceDE/>
        <w:rPr>
          <w:i/>
          <w:color w:val="auto"/>
          <w:lang w:eastAsia="ar-SA"/>
        </w:rPr>
      </w:pPr>
    </w:p>
    <w:p w:rsidR="00CC48DD" w:rsidRDefault="00CC48DD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CC48DD" w:rsidRPr="00D129FC" w:rsidRDefault="00CC48D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CC48DD" w:rsidRPr="00B275A6" w:rsidRDefault="00CC48D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CC48DD" w:rsidRPr="00310DC1" w:rsidRDefault="00CC48DD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 xml:space="preserve">Budowa drogi dojazdowej do gruntów rolnych ul. Spacerowa </w:t>
      </w:r>
      <w:r>
        <w:rPr>
          <w:b/>
          <w:sz w:val="28"/>
          <w:szCs w:val="28"/>
        </w:rPr>
        <w:br/>
        <w:t>w Gołanicach (część)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CC48DD" w:rsidRPr="00E23FD0" w:rsidRDefault="00CC48DD">
      <w:pPr>
        <w:autoSpaceDE/>
        <w:jc w:val="both"/>
        <w:rPr>
          <w:color w:val="auto"/>
          <w:lang w:eastAsia="ar-SA"/>
        </w:rPr>
      </w:pPr>
    </w:p>
    <w:p w:rsidR="00CC48DD" w:rsidRPr="00DB72EF" w:rsidRDefault="00CC48DD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CC48DD" w:rsidRPr="00DB72EF" w:rsidRDefault="00CC48D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CC48DD" w:rsidRPr="00DB72EF" w:rsidRDefault="00CC48DD">
      <w:pPr>
        <w:autoSpaceDE/>
        <w:jc w:val="both"/>
        <w:rPr>
          <w:lang w:eastAsia="ar-SA"/>
        </w:rPr>
      </w:pPr>
    </w:p>
    <w:p w:rsidR="00CC48DD" w:rsidRPr="00DB72EF" w:rsidRDefault="00CC48DD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CC48DD" w:rsidRPr="00FF406D" w:rsidRDefault="00CC48DD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CC48DD" w:rsidRPr="00DB72EF" w:rsidRDefault="00CC48DD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CC48DD" w:rsidRPr="002A3B44" w:rsidRDefault="00CC48DD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CC48DD" w:rsidRDefault="00CC48DD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CC48DD" w:rsidRDefault="00CC48DD" w:rsidP="00310DC1">
      <w:pPr>
        <w:jc w:val="both"/>
        <w:rPr>
          <w:b/>
          <w:i/>
          <w:color w:val="auto"/>
          <w:lang w:eastAsia="ar-SA"/>
        </w:rPr>
      </w:pPr>
    </w:p>
    <w:p w:rsidR="00CC48DD" w:rsidRDefault="00CC48DD" w:rsidP="00310DC1">
      <w:pPr>
        <w:jc w:val="both"/>
        <w:rPr>
          <w:b/>
          <w:i/>
          <w:color w:val="FF0000"/>
          <w:lang w:eastAsia="ar-SA"/>
        </w:rPr>
      </w:pPr>
    </w:p>
    <w:p w:rsidR="00CC48DD" w:rsidRDefault="00CC48DD" w:rsidP="00310DC1">
      <w:pPr>
        <w:jc w:val="both"/>
        <w:rPr>
          <w:b/>
          <w:i/>
          <w:color w:val="FF0000"/>
          <w:lang w:eastAsia="ar-SA"/>
        </w:rPr>
      </w:pPr>
    </w:p>
    <w:p w:rsidR="00CC48DD" w:rsidRPr="00581979" w:rsidRDefault="00CC48DD" w:rsidP="00581979">
      <w:pPr>
        <w:jc w:val="both"/>
        <w:rPr>
          <w:b/>
          <w:i/>
          <w:color w:val="FF0000"/>
          <w:lang w:eastAsia="ar-SA"/>
        </w:rPr>
      </w:pPr>
    </w:p>
    <w:p w:rsidR="00CC48DD" w:rsidRPr="00581979" w:rsidRDefault="00CC48DD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CC48DD" w:rsidRPr="00581979" w:rsidRDefault="00CC48DD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CC48DD" w:rsidRPr="00581979" w:rsidRDefault="00CC48DD" w:rsidP="00581979">
      <w:pPr>
        <w:jc w:val="both"/>
        <w:rPr>
          <w:iCs/>
          <w:color w:val="FF0000"/>
          <w:sz w:val="22"/>
          <w:szCs w:val="22"/>
        </w:rPr>
      </w:pPr>
    </w:p>
    <w:p w:rsidR="00CC48DD" w:rsidRPr="00581979" w:rsidRDefault="00CC48DD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CC48DD" w:rsidRPr="00581979" w:rsidRDefault="00CC48DD" w:rsidP="00581979">
      <w:pPr>
        <w:jc w:val="both"/>
        <w:rPr>
          <w:iCs/>
          <w:color w:val="FF0000"/>
          <w:sz w:val="22"/>
          <w:szCs w:val="22"/>
        </w:rPr>
      </w:pPr>
    </w:p>
    <w:p w:rsidR="00CC48DD" w:rsidRPr="00581979" w:rsidRDefault="00CC48DD" w:rsidP="00581979">
      <w:pPr>
        <w:rPr>
          <w:color w:val="FF0000"/>
          <w:sz w:val="22"/>
          <w:szCs w:val="22"/>
          <w:lang w:eastAsia="pl-PL"/>
        </w:rPr>
      </w:pPr>
    </w:p>
    <w:p w:rsidR="00CC48DD" w:rsidRPr="00581979" w:rsidRDefault="00CC48DD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CC48DD" w:rsidRPr="00581979" w:rsidRDefault="00CC48DD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CC48DD" w:rsidRPr="00581979" w:rsidRDefault="00CC48DD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CC48DD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8DD" w:rsidRDefault="00CC48D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CC48DD" w:rsidRDefault="00CC48D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8DD" w:rsidRDefault="00CC48D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CC48DD" w:rsidRDefault="00CC48D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DD" w:rsidRDefault="00CC48DD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P.271.6.2025                                                    </w:t>
    </w:r>
  </w:p>
  <w:p w:rsidR="00CC48DD" w:rsidRDefault="00CC48DD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9245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373</Words>
  <Characters>2241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40</cp:revision>
  <dcterms:created xsi:type="dcterms:W3CDTF">2021-04-20T12:35:00Z</dcterms:created>
  <dcterms:modified xsi:type="dcterms:W3CDTF">2025-05-23T09:50:00Z</dcterms:modified>
</cp:coreProperties>
</file>